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BA6" w14:textId="17721767" w:rsidR="00A516B8" w:rsidRDefault="00A516B8" w:rsidP="00A51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Frances WITCHINGHAM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fl.1461-2)</w:t>
      </w:r>
    </w:p>
    <w:p w14:paraId="6FA3591C" w14:textId="77777777" w:rsidR="00A516B8" w:rsidRDefault="00A516B8" w:rsidP="00A516B8">
      <w:pPr>
        <w:pStyle w:val="NoSpacing"/>
        <w:rPr>
          <w:rFonts w:cs="Times New Roman"/>
          <w:szCs w:val="24"/>
        </w:rPr>
      </w:pPr>
    </w:p>
    <w:p w14:paraId="215B06A0" w14:textId="77777777" w:rsidR="00A516B8" w:rsidRDefault="00A516B8" w:rsidP="00A516B8">
      <w:pPr>
        <w:pStyle w:val="NoSpacing"/>
        <w:rPr>
          <w:rFonts w:cs="Times New Roman"/>
          <w:szCs w:val="24"/>
        </w:rPr>
      </w:pPr>
    </w:p>
    <w:p w14:paraId="4AFB6739" w14:textId="6A79BC1D" w:rsidR="00A516B8" w:rsidRDefault="00A516B8" w:rsidP="00A51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Edmund </w:t>
      </w:r>
      <w:proofErr w:type="spellStart"/>
      <w:r>
        <w:rPr>
          <w:rFonts w:cs="Times New Roman"/>
          <w:szCs w:val="24"/>
        </w:rPr>
        <w:t>Witchingham</w:t>
      </w:r>
      <w:proofErr w:type="spellEnd"/>
      <w:r w:rsidR="00AE02D2">
        <w:rPr>
          <w:rFonts w:cs="Times New Roman"/>
          <w:szCs w:val="24"/>
        </w:rPr>
        <w:t xml:space="preserve"> of Wood Rising, Norfolk(q.v.), and his wife, </w:t>
      </w:r>
    </w:p>
    <w:p w14:paraId="3DEFDA79" w14:textId="10182CF1" w:rsidR="00AE02D2" w:rsidRDefault="00AE02D2" w:rsidP="00A51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Alice(q.v.).</w:t>
      </w:r>
    </w:p>
    <w:p w14:paraId="4A749F6A" w14:textId="77777777" w:rsidR="00AE02D2" w:rsidRDefault="00AE02D2" w:rsidP="00AE02D2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771491DA" w14:textId="77777777" w:rsidR="00AE02D2" w:rsidRDefault="00AE02D2" w:rsidP="00AE02D2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0BB92689" w14:textId="77777777" w:rsidR="00AE02D2" w:rsidRDefault="00AE02D2" w:rsidP="00A516B8">
      <w:pPr>
        <w:pStyle w:val="NoSpacing"/>
        <w:rPr>
          <w:rFonts w:cs="Times New Roman"/>
          <w:szCs w:val="24"/>
        </w:rPr>
      </w:pPr>
    </w:p>
    <w:p w14:paraId="5A662B43" w14:textId="77777777" w:rsidR="00AE02D2" w:rsidRDefault="00AE02D2" w:rsidP="00A516B8">
      <w:pPr>
        <w:pStyle w:val="NoSpacing"/>
        <w:rPr>
          <w:rFonts w:cs="Times New Roman"/>
          <w:szCs w:val="24"/>
        </w:rPr>
      </w:pPr>
    </w:p>
    <w:p w14:paraId="6F6FAE85" w14:textId="7647AA62" w:rsidR="00AE02D2" w:rsidRDefault="00AE02D2" w:rsidP="00A51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1461-2</w:t>
      </w:r>
      <w:r>
        <w:rPr>
          <w:rFonts w:cs="Times New Roman"/>
          <w:szCs w:val="24"/>
        </w:rPr>
        <w:tab/>
        <w:t>Her parents settled Moulton on her.    (ibid.)</w:t>
      </w:r>
    </w:p>
    <w:p w14:paraId="2DE67E85" w14:textId="77777777" w:rsidR="00AE02D2" w:rsidRDefault="00AE02D2" w:rsidP="00A516B8">
      <w:pPr>
        <w:pStyle w:val="NoSpacing"/>
        <w:rPr>
          <w:rFonts w:cs="Times New Roman"/>
          <w:szCs w:val="24"/>
        </w:rPr>
      </w:pPr>
    </w:p>
    <w:p w14:paraId="06D6324F" w14:textId="77777777" w:rsidR="00AE02D2" w:rsidRDefault="00AE02D2" w:rsidP="00A516B8">
      <w:pPr>
        <w:pStyle w:val="NoSpacing"/>
        <w:rPr>
          <w:rFonts w:cs="Times New Roman"/>
          <w:szCs w:val="24"/>
        </w:rPr>
      </w:pPr>
    </w:p>
    <w:p w14:paraId="64634D1B" w14:textId="781BCD03" w:rsidR="00AE02D2" w:rsidRDefault="00AE02D2" w:rsidP="00A516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2024</w:t>
      </w:r>
    </w:p>
    <w:p w14:paraId="3493127F" w14:textId="77777777" w:rsidR="00AE02D2" w:rsidRPr="00A516B8" w:rsidRDefault="00AE02D2" w:rsidP="00A516B8">
      <w:pPr>
        <w:pStyle w:val="NoSpacing"/>
        <w:rPr>
          <w:rFonts w:cs="Times New Roman"/>
          <w:szCs w:val="24"/>
        </w:rPr>
      </w:pPr>
    </w:p>
    <w:p w14:paraId="4B8DC5F4" w14:textId="77777777" w:rsidR="00C24325" w:rsidRPr="00C24325" w:rsidRDefault="00C24325" w:rsidP="009139A6">
      <w:pPr>
        <w:pStyle w:val="NoSpacing"/>
        <w:rPr>
          <w:rFonts w:cs="Times New Roman"/>
          <w:szCs w:val="24"/>
        </w:rPr>
      </w:pPr>
    </w:p>
    <w:p w14:paraId="5D9E3560" w14:textId="77777777" w:rsidR="00C24325" w:rsidRPr="00C24325" w:rsidRDefault="00C24325" w:rsidP="009139A6">
      <w:pPr>
        <w:pStyle w:val="NoSpacing"/>
        <w:rPr>
          <w:rFonts w:cs="Times New Roman"/>
          <w:szCs w:val="24"/>
        </w:rPr>
      </w:pPr>
    </w:p>
    <w:sectPr w:rsidR="00C24325" w:rsidRPr="00C243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C15C3" w14:textId="77777777" w:rsidR="0021182B" w:rsidRDefault="0021182B" w:rsidP="009139A6">
      <w:r>
        <w:separator/>
      </w:r>
    </w:p>
  </w:endnote>
  <w:endnote w:type="continuationSeparator" w:id="0">
    <w:p w14:paraId="743C01AA" w14:textId="77777777" w:rsidR="0021182B" w:rsidRDefault="002118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EAD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079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57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9E29" w14:textId="77777777" w:rsidR="0021182B" w:rsidRDefault="0021182B" w:rsidP="009139A6">
      <w:r>
        <w:separator/>
      </w:r>
    </w:p>
  </w:footnote>
  <w:footnote w:type="continuationSeparator" w:id="0">
    <w:p w14:paraId="7E6A637F" w14:textId="77777777" w:rsidR="0021182B" w:rsidRDefault="002118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6E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7BAD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DA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82B"/>
    <w:rsid w:val="000666E0"/>
    <w:rsid w:val="0021182B"/>
    <w:rsid w:val="002510B7"/>
    <w:rsid w:val="005C130B"/>
    <w:rsid w:val="00826F5C"/>
    <w:rsid w:val="008F6608"/>
    <w:rsid w:val="009139A6"/>
    <w:rsid w:val="009448BB"/>
    <w:rsid w:val="00947624"/>
    <w:rsid w:val="00A3176C"/>
    <w:rsid w:val="00A516B8"/>
    <w:rsid w:val="00AE02D2"/>
    <w:rsid w:val="00AE65F8"/>
    <w:rsid w:val="00BA00AB"/>
    <w:rsid w:val="00C24325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F46BC"/>
  <w15:chartTrackingRefBased/>
  <w15:docId w15:val="{BB84E2F7-BEEA-469C-8AC3-21C8C56D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2024-02-08T19:57:00Z</dcterms:created>
  <dcterms:modified xsi:type="dcterms:W3CDTF">2024-02-08T20:41:00Z</dcterms:modified>
</cp:coreProperties>
</file>